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8F98C" w14:textId="77777777" w:rsidR="00E50DCC" w:rsidRDefault="00E50DCC" w:rsidP="00E50D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SONFORD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438A3219" w14:textId="77777777" w:rsidR="00E50DCC" w:rsidRDefault="00E50DCC" w:rsidP="00E50D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Esquire.</w:t>
      </w:r>
    </w:p>
    <w:p w14:paraId="27B0B270" w14:textId="77777777" w:rsidR="00E50DCC" w:rsidRDefault="00E50DCC" w:rsidP="00E50D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BA45DC" w14:textId="77777777" w:rsidR="00E50DCC" w:rsidRDefault="00E50DCC" w:rsidP="00E50D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16D43A" w14:textId="77777777" w:rsidR="00E50DCC" w:rsidRDefault="00E50DCC" w:rsidP="00E50D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Newport, Shropshire,</w:t>
      </w:r>
    </w:p>
    <w:p w14:paraId="17D87D9B" w14:textId="77777777" w:rsidR="00E50DCC" w:rsidRDefault="00E50DCC" w:rsidP="00E50D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Humphrey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Hille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d.1484)(q.v.).</w:t>
      </w:r>
    </w:p>
    <w:p w14:paraId="67575030" w14:textId="77777777" w:rsidR="00E50DCC" w:rsidRDefault="00E50DCC" w:rsidP="00E50DCC">
      <w:pPr>
        <w:pStyle w:val="NoSpacing"/>
        <w:ind w:left="720" w:hanging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(Calendar of Inquisitions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1 Edward V to Richard III,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vol.XXV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BAC3A13" w14:textId="77777777" w:rsidR="00E50DCC" w:rsidRDefault="00E50DCC" w:rsidP="00E50DCC">
      <w:pPr>
        <w:pStyle w:val="NoSpacing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1483-5, ed. Gordon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McKelvie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pub. The Boydell Press 2021, p.25)</w:t>
      </w:r>
    </w:p>
    <w:p w14:paraId="393CAF50" w14:textId="77777777" w:rsidR="00E50DCC" w:rsidRDefault="00E50DCC" w:rsidP="00E50DCC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681E63AE" w14:textId="77777777" w:rsidR="00E50DCC" w:rsidRDefault="00E50DCC" w:rsidP="00E50DCC">
      <w:pPr>
        <w:pStyle w:val="NoSpacing"/>
        <w:rPr>
          <w:rFonts w:ascii="Times New Roman" w:eastAsia="Times New Roman" w:hAnsi="Times New Roman" w:cs="Times New Roman"/>
          <w:sz w:val="24"/>
          <w:szCs w:val="24"/>
        </w:rPr>
      </w:pPr>
    </w:p>
    <w:p w14:paraId="70E2FF52" w14:textId="77777777" w:rsidR="00E50DCC" w:rsidRPr="00A82A69" w:rsidRDefault="00E50DCC" w:rsidP="00E50D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15 February 2022</w:t>
      </w:r>
    </w:p>
    <w:p w14:paraId="1D3AB32F" w14:textId="4F69E952" w:rsidR="00BA00AB" w:rsidRPr="00E50DCC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50DC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70914" w14:textId="77777777" w:rsidR="00E50DCC" w:rsidRDefault="00E50DCC" w:rsidP="009139A6">
      <w:r>
        <w:separator/>
      </w:r>
    </w:p>
  </w:endnote>
  <w:endnote w:type="continuationSeparator" w:id="0">
    <w:p w14:paraId="37265CE3" w14:textId="77777777" w:rsidR="00E50DCC" w:rsidRDefault="00E50DC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6B09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3791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C3C9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8C15A" w14:textId="77777777" w:rsidR="00E50DCC" w:rsidRDefault="00E50DCC" w:rsidP="009139A6">
      <w:r>
        <w:separator/>
      </w:r>
    </w:p>
  </w:footnote>
  <w:footnote w:type="continuationSeparator" w:id="0">
    <w:p w14:paraId="6FCC97DA" w14:textId="77777777" w:rsidR="00E50DCC" w:rsidRDefault="00E50DC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EC45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D4C6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9A7F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DC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50DCC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BD6A5F"/>
  <w15:chartTrackingRefBased/>
  <w15:docId w15:val="{2670CBD3-5011-45E6-B399-DEADACE34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2022-02-15T17:38:00Z</dcterms:created>
  <dcterms:modified xsi:type="dcterms:W3CDTF">2022-02-15T17:39:00Z</dcterms:modified>
</cp:coreProperties>
</file>